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F4" w:rsidRDefault="003E3EF4" w:rsidP="003E3EF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พ.ศ. 256</w:t>
      </w:r>
      <w:r>
        <w:rPr>
          <w:rFonts w:ascii="TH SarabunIT๙" w:eastAsia="Cordia New" w:hAnsi="TH SarabunIT๙" w:cs="TH SarabunIT๙"/>
          <w:b/>
          <w:bCs/>
          <w:sz w:val="32"/>
          <w:szCs w:val="32"/>
        </w:rPr>
        <w:t>4</w:t>
      </w:r>
    </w:p>
    <w:p w:rsidR="00A20852" w:rsidRPr="00DE60C3" w:rsidRDefault="00562822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โรงเรียนบ้านธาตุน้อย</w:t>
      </w:r>
    </w:p>
    <w:tbl>
      <w:tblPr>
        <w:tblStyle w:val="aa"/>
        <w:tblpPr w:leftFromText="180" w:rightFromText="180" w:vertAnchor="page" w:horzAnchor="margin" w:tblpXSpec="center" w:tblpY="2443"/>
        <w:tblW w:w="14424" w:type="dxa"/>
        <w:tblLook w:val="04A0" w:firstRow="1" w:lastRow="0" w:firstColumn="1" w:lastColumn="0" w:noHBand="0" w:noVBand="1"/>
      </w:tblPr>
      <w:tblGrid>
        <w:gridCol w:w="3510"/>
        <w:gridCol w:w="1843"/>
        <w:gridCol w:w="1327"/>
        <w:gridCol w:w="1327"/>
        <w:gridCol w:w="1739"/>
        <w:gridCol w:w="1327"/>
        <w:gridCol w:w="1327"/>
        <w:gridCol w:w="2024"/>
      </w:tblGrid>
      <w:tr w:rsidR="0095684B" w:rsidRPr="003E3EF4" w:rsidTr="007C0108">
        <w:tc>
          <w:tcPr>
            <w:tcW w:w="3510" w:type="dxa"/>
          </w:tcPr>
          <w:p w:rsidR="0095684B" w:rsidRPr="003E3EF4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3E3EF4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95684B" w:rsidRPr="003E3EF4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3E3EF4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3E3EF4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3E3EF4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327" w:type="dxa"/>
          </w:tcPr>
          <w:p w:rsidR="0095684B" w:rsidRPr="003E3EF4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3E3EF4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3E3EF4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3E3EF4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3E3EF4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3E3EF4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3E3EF4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3E3EF4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3E3EF4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3E3EF4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3E3EF4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3E3EF4" w:rsidTr="007C0108">
        <w:tc>
          <w:tcPr>
            <w:tcW w:w="3510" w:type="dxa"/>
          </w:tcPr>
          <w:p w:rsidR="00B37D5C" w:rsidRPr="003E3EF4" w:rsidRDefault="00BA71F3" w:rsidP="009568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4716D3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 5 ส.</w:t>
            </w:r>
          </w:p>
        </w:tc>
        <w:tc>
          <w:tcPr>
            <w:tcW w:w="1843" w:type="dxa"/>
          </w:tcPr>
          <w:p w:rsidR="0095684B" w:rsidRPr="003E3EF4" w:rsidRDefault="004716D3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95684B" w:rsidRPr="003E3EF4" w:rsidRDefault="00562822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C0108" w:rsidRPr="003E3EF4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327" w:type="dxa"/>
          </w:tcPr>
          <w:p w:rsidR="0095684B" w:rsidRPr="003E3EF4" w:rsidRDefault="007C0108" w:rsidP="009568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95684B" w:rsidRPr="003E3EF4" w:rsidRDefault="007C0108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95684B" w:rsidRPr="003E3EF4" w:rsidRDefault="00B039A7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C0108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95684B" w:rsidRPr="003E3EF4" w:rsidRDefault="0095684B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95684B" w:rsidRPr="003E3EF4" w:rsidRDefault="007C0108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C0108" w:rsidRPr="003E3EF4" w:rsidTr="007C0108">
        <w:tc>
          <w:tcPr>
            <w:tcW w:w="3510" w:type="dxa"/>
          </w:tcPr>
          <w:p w:rsidR="007C0108" w:rsidRPr="003E3EF4" w:rsidRDefault="00BA71F3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7C0108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กิจกรรมจิตอาสาพาสุขใจ</w:t>
            </w:r>
          </w:p>
        </w:tc>
        <w:tc>
          <w:tcPr>
            <w:tcW w:w="1843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C0108" w:rsidRPr="003E3EF4" w:rsidRDefault="00B039A7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  <w:r w:rsidR="007C0108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C0108" w:rsidRPr="003E3EF4" w:rsidTr="007C0108">
        <w:tc>
          <w:tcPr>
            <w:tcW w:w="3510" w:type="dxa"/>
          </w:tcPr>
          <w:p w:rsidR="007C0108" w:rsidRPr="003E3EF4" w:rsidRDefault="00BA71F3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7C0108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กิจกรรมพวกเราตรงต่อเวลา</w:t>
            </w:r>
          </w:p>
        </w:tc>
        <w:tc>
          <w:tcPr>
            <w:tcW w:w="1843" w:type="dxa"/>
          </w:tcPr>
          <w:p w:rsidR="007C0108" w:rsidRPr="003E3EF4" w:rsidRDefault="007C0108" w:rsidP="003E3E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C0108" w:rsidRPr="003E3EF4" w:rsidRDefault="00B039A7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C0108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C0108" w:rsidRPr="003E3EF4" w:rsidTr="007C0108">
        <w:tc>
          <w:tcPr>
            <w:tcW w:w="3510" w:type="dxa"/>
          </w:tcPr>
          <w:p w:rsidR="007C0108" w:rsidRPr="003E3EF4" w:rsidRDefault="00BA71F3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="007C0108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โครงการโรงเรียนน่าอยู่</w:t>
            </w:r>
          </w:p>
        </w:tc>
        <w:tc>
          <w:tcPr>
            <w:tcW w:w="1843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C0108" w:rsidRPr="003E3EF4" w:rsidRDefault="00B039A7" w:rsidP="007C01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C0108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-ก.ย.63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C0108" w:rsidRPr="003E3EF4" w:rsidTr="007C0108">
        <w:tc>
          <w:tcPr>
            <w:tcW w:w="3510" w:type="dxa"/>
          </w:tcPr>
          <w:p w:rsidR="007C0108" w:rsidRPr="003E3EF4" w:rsidRDefault="00BA71F3" w:rsidP="007C01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5. </w:t>
            </w:r>
            <w:r w:rsidR="007C0108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โครงการโรงเรียนยิ้ม</w:t>
            </w:r>
          </w:p>
        </w:tc>
        <w:tc>
          <w:tcPr>
            <w:tcW w:w="1843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C0108" w:rsidRPr="003E3EF4" w:rsidRDefault="00B039A7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C0108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C0108" w:rsidRPr="003E3EF4" w:rsidTr="007C0108">
        <w:tc>
          <w:tcPr>
            <w:tcW w:w="3510" w:type="dxa"/>
          </w:tcPr>
          <w:p w:rsidR="007C0108" w:rsidRPr="003E3EF4" w:rsidRDefault="00BA71F3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 </w:t>
            </w:r>
            <w:r w:rsidR="007C0108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โครงการจัดทำหลักสูตรต้านทุจริต</w:t>
            </w:r>
          </w:p>
        </w:tc>
        <w:tc>
          <w:tcPr>
            <w:tcW w:w="1843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เม.ย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-พ.ค.6</w:t>
            </w:r>
            <w:r w:rsidR="00B039A7"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7C0108" w:rsidRPr="003E3EF4" w:rsidRDefault="007C0108" w:rsidP="007C01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3E3EF4" w:rsidTr="007C0108">
        <w:tc>
          <w:tcPr>
            <w:tcW w:w="3510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7. โครงการหนูทำได้</w:t>
            </w:r>
          </w:p>
        </w:tc>
        <w:tc>
          <w:tcPr>
            <w:tcW w:w="1843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มี.ค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-พ.ค.6</w:t>
            </w:r>
            <w:r w:rsidR="00B039A7"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3E3EF4" w:rsidTr="007C0108">
        <w:tc>
          <w:tcPr>
            <w:tcW w:w="3510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8. กิจกรรมพี่สอนน้อง สร้างต้นแบบความซื่อสัตย์</w:t>
            </w:r>
          </w:p>
        </w:tc>
        <w:tc>
          <w:tcPr>
            <w:tcW w:w="1843" w:type="dxa"/>
          </w:tcPr>
          <w:p w:rsidR="00BA71F3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  <w:p w:rsidR="003E3EF4" w:rsidRPr="003E3EF4" w:rsidRDefault="003E3EF4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3E3EF4" w:rsidRDefault="00B039A7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A71F3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3E3EF4" w:rsidTr="007C0108">
        <w:tc>
          <w:tcPr>
            <w:tcW w:w="3510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9. </w:t>
            </w: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โครงการตามรอยพ่อสานต่อความพอเพียง</w:t>
            </w:r>
          </w:p>
        </w:tc>
        <w:tc>
          <w:tcPr>
            <w:tcW w:w="1843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3E3EF4" w:rsidRDefault="00B039A7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A71F3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3E3EF4" w:rsidTr="007C0108">
        <w:tc>
          <w:tcPr>
            <w:tcW w:w="3510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10. โครงการน้อมนำศาสตร์พระราชาสู่การเรียนรู้ที่ยั่งยืน</w:t>
            </w:r>
          </w:p>
        </w:tc>
        <w:tc>
          <w:tcPr>
            <w:tcW w:w="1843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  <w:p w:rsidR="007A720C" w:rsidRPr="003E3EF4" w:rsidRDefault="007A720C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720C" w:rsidRPr="003E3EF4" w:rsidRDefault="007A720C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39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3E3EF4" w:rsidRDefault="00B039A7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A71F3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3E3EF4" w:rsidTr="007C0108">
        <w:tc>
          <w:tcPr>
            <w:tcW w:w="3510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11. โครงการชุมชนคนพอเพียง</w:t>
            </w:r>
          </w:p>
        </w:tc>
        <w:tc>
          <w:tcPr>
            <w:tcW w:w="1843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3E3EF4" w:rsidRDefault="00B039A7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A71F3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3E3EF4" w:rsidTr="007C0108">
        <w:tc>
          <w:tcPr>
            <w:tcW w:w="3510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12.ธรรมนูญคุณภาพชีวิตดี วิถีพอเพียงตำบลธาตุน้อย ฉบับที่ 1</w:t>
            </w:r>
          </w:p>
        </w:tc>
        <w:tc>
          <w:tcPr>
            <w:tcW w:w="1843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3E3EF4" w:rsidRDefault="00B039A7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A71F3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3E3EF4" w:rsidTr="007C0108">
        <w:tc>
          <w:tcPr>
            <w:tcW w:w="3510" w:type="dxa"/>
          </w:tcPr>
          <w:p w:rsidR="007729C4" w:rsidRPr="003E3EF4" w:rsidRDefault="007729C4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13. โครงการสำนึกรอยจูบบนฝ่าเท้า</w:t>
            </w:r>
          </w:p>
        </w:tc>
        <w:tc>
          <w:tcPr>
            <w:tcW w:w="1843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3E3EF4" w:rsidRDefault="00B039A7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A71F3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3E3EF4" w:rsidTr="007C0108">
        <w:tc>
          <w:tcPr>
            <w:tcW w:w="3510" w:type="dxa"/>
          </w:tcPr>
          <w:p w:rsidR="00BA71F3" w:rsidRPr="003E3EF4" w:rsidRDefault="007729C4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14. โครงการสืบสานประเพณีบุญข้าวสาก</w:t>
            </w:r>
          </w:p>
        </w:tc>
        <w:tc>
          <w:tcPr>
            <w:tcW w:w="1843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3E3EF4" w:rsidRDefault="00B039A7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A71F3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BA71F3" w:rsidRPr="003E3EF4" w:rsidTr="007C0108">
        <w:tc>
          <w:tcPr>
            <w:tcW w:w="3510" w:type="dxa"/>
          </w:tcPr>
          <w:p w:rsidR="00BA71F3" w:rsidRPr="003E3EF4" w:rsidRDefault="007729C4" w:rsidP="007729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15. โครงการสืบสานประเพณีบุญนาคดก</w:t>
            </w:r>
          </w:p>
        </w:tc>
        <w:tc>
          <w:tcPr>
            <w:tcW w:w="1843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BA71F3" w:rsidRPr="003E3EF4" w:rsidRDefault="00B039A7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BA71F3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BA71F3" w:rsidRPr="003E3EF4" w:rsidRDefault="00BA71F3" w:rsidP="00BA71F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  <w:tr w:rsidR="007729C4" w:rsidRPr="003E3EF4" w:rsidTr="007C0108">
        <w:tc>
          <w:tcPr>
            <w:tcW w:w="3510" w:type="dxa"/>
          </w:tcPr>
          <w:p w:rsidR="007729C4" w:rsidRPr="003E3EF4" w:rsidRDefault="007729C4" w:rsidP="007729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 xml:space="preserve">16. </w:t>
            </w: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โครงการส่งเสริมการแต่งกายผ้าไทย</w:t>
            </w:r>
          </w:p>
        </w:tc>
        <w:tc>
          <w:tcPr>
            <w:tcW w:w="1843" w:type="dxa"/>
          </w:tcPr>
          <w:p w:rsidR="007729C4" w:rsidRPr="003E3EF4" w:rsidRDefault="007729C4" w:rsidP="007729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บุคลากร/นักเรียน/คณะกรรมการสถานศึกษา/ผู้ปกครองนักเรียน/ผู้นำชุมชน</w:t>
            </w:r>
          </w:p>
        </w:tc>
        <w:tc>
          <w:tcPr>
            <w:tcW w:w="1327" w:type="dxa"/>
          </w:tcPr>
          <w:p w:rsidR="007729C4" w:rsidRPr="003E3EF4" w:rsidRDefault="007729C4" w:rsidP="007729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270</w:t>
            </w:r>
          </w:p>
        </w:tc>
        <w:tc>
          <w:tcPr>
            <w:tcW w:w="1327" w:type="dxa"/>
          </w:tcPr>
          <w:p w:rsidR="007729C4" w:rsidRPr="003E3EF4" w:rsidRDefault="007729C4" w:rsidP="007729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เกิดความพึ่งพอใจและเข้าร่วมกิจกรรม</w:t>
            </w:r>
          </w:p>
        </w:tc>
        <w:tc>
          <w:tcPr>
            <w:tcW w:w="1739" w:type="dxa"/>
          </w:tcPr>
          <w:p w:rsidR="007729C4" w:rsidRPr="003E3EF4" w:rsidRDefault="007729C4" w:rsidP="007729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.ธาตุน้อย</w:t>
            </w:r>
          </w:p>
        </w:tc>
        <w:tc>
          <w:tcPr>
            <w:tcW w:w="1327" w:type="dxa"/>
          </w:tcPr>
          <w:p w:rsidR="007729C4" w:rsidRPr="003E3EF4" w:rsidRDefault="00B039A7" w:rsidP="007729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729C4"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-ก.ย.6</w:t>
            </w:r>
            <w:r w:rsidRPr="003E3EF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:rsidR="007729C4" w:rsidRPr="003E3EF4" w:rsidRDefault="007729C4" w:rsidP="007729C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4" w:type="dxa"/>
          </w:tcPr>
          <w:p w:rsidR="007729C4" w:rsidRPr="003E3EF4" w:rsidRDefault="007729C4" w:rsidP="007729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3EF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คณะกรรมการตามคำสั่ง</w:t>
            </w:r>
          </w:p>
        </w:tc>
      </w:tr>
    </w:tbl>
    <w:p w:rsidR="00C87E7C" w:rsidRPr="00DE60C3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7E7C" w:rsidRPr="00DE60C3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D26" w:rsidRDefault="00361D26">
      <w:r>
        <w:separator/>
      </w:r>
    </w:p>
  </w:endnote>
  <w:endnote w:type="continuationSeparator" w:id="0">
    <w:p w:rsidR="00361D26" w:rsidRDefault="00361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D26" w:rsidRDefault="00361D26">
      <w:r>
        <w:separator/>
      </w:r>
    </w:p>
  </w:footnote>
  <w:footnote w:type="continuationSeparator" w:id="0">
    <w:p w:rsidR="00361D26" w:rsidRDefault="00361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FA5D18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63B7"/>
    <w:rsid w:val="000009B3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F46BB"/>
    <w:rsid w:val="001F5E85"/>
    <w:rsid w:val="002021B7"/>
    <w:rsid w:val="00234405"/>
    <w:rsid w:val="002747A4"/>
    <w:rsid w:val="002974C7"/>
    <w:rsid w:val="002E1EB8"/>
    <w:rsid w:val="003126D7"/>
    <w:rsid w:val="00337BB7"/>
    <w:rsid w:val="00361D26"/>
    <w:rsid w:val="00387B20"/>
    <w:rsid w:val="003B0B81"/>
    <w:rsid w:val="003B1134"/>
    <w:rsid w:val="003B69BB"/>
    <w:rsid w:val="003E3EF4"/>
    <w:rsid w:val="00410248"/>
    <w:rsid w:val="004470AA"/>
    <w:rsid w:val="004716D3"/>
    <w:rsid w:val="004B2D68"/>
    <w:rsid w:val="004B4D7E"/>
    <w:rsid w:val="004C53C8"/>
    <w:rsid w:val="004D7CFA"/>
    <w:rsid w:val="004F6489"/>
    <w:rsid w:val="00553594"/>
    <w:rsid w:val="00562822"/>
    <w:rsid w:val="005F4EE0"/>
    <w:rsid w:val="006255A5"/>
    <w:rsid w:val="006A4118"/>
    <w:rsid w:val="006B17F4"/>
    <w:rsid w:val="006D16F7"/>
    <w:rsid w:val="006D27E7"/>
    <w:rsid w:val="007319BA"/>
    <w:rsid w:val="00740093"/>
    <w:rsid w:val="007729C4"/>
    <w:rsid w:val="007941B5"/>
    <w:rsid w:val="007A720C"/>
    <w:rsid w:val="007C0108"/>
    <w:rsid w:val="007D045D"/>
    <w:rsid w:val="007E049F"/>
    <w:rsid w:val="007E6E95"/>
    <w:rsid w:val="00825900"/>
    <w:rsid w:val="008535D9"/>
    <w:rsid w:val="0085437F"/>
    <w:rsid w:val="0086677E"/>
    <w:rsid w:val="008720A2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60D81"/>
    <w:rsid w:val="00A64D45"/>
    <w:rsid w:val="00A64DF4"/>
    <w:rsid w:val="00A73904"/>
    <w:rsid w:val="00A920FA"/>
    <w:rsid w:val="00A97E58"/>
    <w:rsid w:val="00AB3BC8"/>
    <w:rsid w:val="00AD0725"/>
    <w:rsid w:val="00AD5A3A"/>
    <w:rsid w:val="00AE4267"/>
    <w:rsid w:val="00B02F5B"/>
    <w:rsid w:val="00B039A7"/>
    <w:rsid w:val="00B37D5C"/>
    <w:rsid w:val="00B52F78"/>
    <w:rsid w:val="00B765F3"/>
    <w:rsid w:val="00B80B01"/>
    <w:rsid w:val="00B84631"/>
    <w:rsid w:val="00B8566C"/>
    <w:rsid w:val="00B97A80"/>
    <w:rsid w:val="00BA71F3"/>
    <w:rsid w:val="00BC047A"/>
    <w:rsid w:val="00BC63B7"/>
    <w:rsid w:val="00BE42D9"/>
    <w:rsid w:val="00C13F57"/>
    <w:rsid w:val="00C45F4C"/>
    <w:rsid w:val="00C71B04"/>
    <w:rsid w:val="00C87E7C"/>
    <w:rsid w:val="00C94909"/>
    <w:rsid w:val="00CC5703"/>
    <w:rsid w:val="00D35165"/>
    <w:rsid w:val="00D518B7"/>
    <w:rsid w:val="00D6626B"/>
    <w:rsid w:val="00DB27F1"/>
    <w:rsid w:val="00DB741A"/>
    <w:rsid w:val="00DC778F"/>
    <w:rsid w:val="00DE60C3"/>
    <w:rsid w:val="00E20F04"/>
    <w:rsid w:val="00E341D5"/>
    <w:rsid w:val="00E537F1"/>
    <w:rsid w:val="00EB0F1C"/>
    <w:rsid w:val="00EE0C32"/>
    <w:rsid w:val="00F116A9"/>
    <w:rsid w:val="00F23720"/>
    <w:rsid w:val="00F57925"/>
    <w:rsid w:val="00F834BF"/>
    <w:rsid w:val="00F9517D"/>
    <w:rsid w:val="00FA5D18"/>
    <w:rsid w:val="00FB3EF2"/>
    <w:rsid w:val="00FF0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D18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A71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A7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56</TotalTime>
  <Pages>4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8</cp:revision>
  <cp:lastPrinted>2019-12-23T05:39:00Z</cp:lastPrinted>
  <dcterms:created xsi:type="dcterms:W3CDTF">2019-12-16T07:05:00Z</dcterms:created>
  <dcterms:modified xsi:type="dcterms:W3CDTF">2020-12-21T07:10:00Z</dcterms:modified>
</cp:coreProperties>
</file>